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6897B2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u w:val="single"/>
          <w:shd w:val="clear" w:color="auto" w:fill="FFFFFF"/>
        </w:rPr>
        <w:t>John BRADFORD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   </w:t>
      </w:r>
      <w:proofErr w:type="gram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  (</w:t>
      </w:r>
      <w:proofErr w:type="gram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fl.1418)</w:t>
      </w:r>
    </w:p>
    <w:p w14:paraId="3A904B1A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Archer.</w:t>
      </w:r>
    </w:p>
    <w:p w14:paraId="4C9DEA34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612EAAD9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565D3E7E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>1418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  <w:t xml:space="preserve">He served in the garrison at Harfleur under the command of Sir Hugh </w:t>
      </w:r>
    </w:p>
    <w:p w14:paraId="523344AF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ab/>
      </w:r>
      <w:proofErr w:type="spellStart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Lutterell</w:t>
      </w:r>
      <w:proofErr w:type="spellEnd"/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(q.v.).</w:t>
      </w:r>
    </w:p>
    <w:p w14:paraId="13DED068" w14:textId="77777777" w:rsidR="00D10AAA" w:rsidRDefault="00D10AAA" w:rsidP="00D10AAA">
      <w:pPr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05558E">
        <w:rPr>
          <w:rFonts w:ascii="Times New Roman" w:eastAsia="Times New Roman" w:hAnsi="Times New Roman" w:cs="Times New Roman"/>
          <w:color w:val="000000"/>
          <w:sz w:val="24"/>
          <w:szCs w:val="24"/>
        </w:rPr>
        <w:t>TNA, E101/48/19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 10 July 2020)</w:t>
      </w:r>
    </w:p>
    <w:p w14:paraId="65EDEFA9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741003FA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</w:p>
    <w:p w14:paraId="25758901" w14:textId="77777777" w:rsidR="00D10AAA" w:rsidRDefault="00D10AAA" w:rsidP="00D10AAA">
      <w:pP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31 December 2022</w:t>
      </w:r>
    </w:p>
    <w:p w14:paraId="7767C44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B2D622" w14:textId="77777777" w:rsidR="00D10AAA" w:rsidRDefault="00D10AAA" w:rsidP="009139A6">
      <w:r>
        <w:separator/>
      </w:r>
    </w:p>
  </w:endnote>
  <w:endnote w:type="continuationSeparator" w:id="0">
    <w:p w14:paraId="63D5EEFF" w14:textId="77777777" w:rsidR="00D10AAA" w:rsidRDefault="00D10AA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123F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41AB68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CE9F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71E28F" w14:textId="77777777" w:rsidR="00D10AAA" w:rsidRDefault="00D10AAA" w:rsidP="009139A6">
      <w:r>
        <w:separator/>
      </w:r>
    </w:p>
  </w:footnote>
  <w:footnote w:type="continuationSeparator" w:id="0">
    <w:p w14:paraId="5313E131" w14:textId="77777777" w:rsidR="00D10AAA" w:rsidRDefault="00D10AA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86334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218A1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6644A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0AAA"/>
    <w:rsid w:val="000666E0"/>
    <w:rsid w:val="002510B7"/>
    <w:rsid w:val="00270799"/>
    <w:rsid w:val="0051698B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10AAA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6A08DC"/>
  <w15:chartTrackingRefBased/>
  <w15:docId w15:val="{F1B40FE2-85A1-4546-92F9-C3FDDCE51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10AAA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2024-07-28T16:36:00Z</dcterms:created>
  <dcterms:modified xsi:type="dcterms:W3CDTF">2024-07-28T16:37:00Z</dcterms:modified>
</cp:coreProperties>
</file>